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55EDE" w:rsidRDefault="00255EDE" w:rsidP="00255EDE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Hugh WHITE</w:t>
      </w:r>
      <w:r>
        <w:t xml:space="preserve">   </w:t>
      </w:r>
      <w:proofErr w:type="gramStart"/>
      <w:r>
        <w:t xml:space="preserve">   (</w:t>
      </w:r>
      <w:proofErr w:type="gramEnd"/>
      <w:r>
        <w:t>fl.1485)</w:t>
      </w:r>
    </w:p>
    <w:p w:rsidR="00255EDE" w:rsidRDefault="00255EDE" w:rsidP="00255EDE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proofErr w:type="gramStart"/>
      <w:r>
        <w:t>St.Martin’s</w:t>
      </w:r>
      <w:proofErr w:type="spellEnd"/>
      <w:proofErr w:type="gramEnd"/>
      <w:r>
        <w:t>, Canterbury.</w:t>
      </w:r>
    </w:p>
    <w:p w:rsidR="00255EDE" w:rsidRDefault="00255EDE" w:rsidP="00255EDE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255EDE" w:rsidRDefault="00255EDE" w:rsidP="00255EDE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255EDE" w:rsidRDefault="00255EDE" w:rsidP="00255EDE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1485</w:t>
      </w:r>
      <w:r>
        <w:tab/>
        <w:t>He made his Will.   (Plomer p.505)</w:t>
      </w:r>
    </w:p>
    <w:p w:rsidR="00255EDE" w:rsidRDefault="00255EDE" w:rsidP="00255EDE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255EDE" w:rsidRDefault="00255EDE" w:rsidP="00255EDE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255EDE" w:rsidRDefault="00255EDE" w:rsidP="00255EDE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24 December 2017</w:t>
      </w:r>
    </w:p>
    <w:p w:rsidR="006B2F86" w:rsidRPr="00E71FC3" w:rsidRDefault="00255EDE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55EDE" w:rsidRDefault="00255EDE" w:rsidP="00E71FC3">
      <w:pPr>
        <w:spacing w:after="0" w:line="240" w:lineRule="auto"/>
      </w:pPr>
      <w:r>
        <w:separator/>
      </w:r>
    </w:p>
  </w:endnote>
  <w:endnote w:type="continuationSeparator" w:id="0">
    <w:p w:rsidR="00255EDE" w:rsidRDefault="00255EDE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55EDE" w:rsidRDefault="00255EDE" w:rsidP="00E71FC3">
      <w:pPr>
        <w:spacing w:after="0" w:line="240" w:lineRule="auto"/>
      </w:pPr>
      <w:r>
        <w:separator/>
      </w:r>
    </w:p>
  </w:footnote>
  <w:footnote w:type="continuationSeparator" w:id="0">
    <w:p w:rsidR="00255EDE" w:rsidRDefault="00255EDE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5EDE"/>
    <w:rsid w:val="001A7C09"/>
    <w:rsid w:val="00255EDE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63DF2D5-FF0B-4773-826F-B7CC310454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17</Words>
  <Characters>100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2018-01-08T21:13:00Z</dcterms:created>
  <dcterms:modified xsi:type="dcterms:W3CDTF">2018-01-08T21:13:00Z</dcterms:modified>
</cp:coreProperties>
</file>